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BC" w:rsidRDefault="00DA0BA4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4993005</wp:posOffset>
            </wp:positionH>
            <wp:positionV relativeFrom="paragraph">
              <wp:posOffset>156210</wp:posOffset>
            </wp:positionV>
            <wp:extent cx="1752600" cy="2543175"/>
            <wp:effectExtent l="19050" t="0" r="0" b="0"/>
            <wp:wrapSquare wrapText="bothSides"/>
            <wp:docPr id="1" name="Рисунок 0" descr="f147abdaf8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147abdaf8b2.jpg"/>
                    <pic:cNvPicPr/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3F6F">
        <w:rPr>
          <w:noProof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9" style="position:absolute;margin-left:33.15pt;margin-top:15.2pt;width:317.25pt;height:59.95pt;z-index:-251658240;mso-position-horizontal-relative:text;mso-position-vertical-relative:text" wrapcoords="21294 1080 -51 1350 -102 15660 255 16200 2400 18360 2400 19440 2911 21330 3217 21330 3574 21330 14962 21330 14809 18360 17617 18360 21600 15930 21600 1620 21549 1080 21294 1080" adj=",10767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Times New Roman&quot;;font-weight:bold;v-text-kern:t" trim="t" fitpath="t" xscale="f" string="Поздравляем с днем рождения!"/>
            <w10:wrap type="tight"/>
          </v:shape>
        </w:pict>
      </w:r>
    </w:p>
    <w:p w:rsidR="005C32BA" w:rsidRPr="00DA0BA4" w:rsidRDefault="005C32BA" w:rsidP="005C32BA">
      <w:pPr>
        <w:jc w:val="center"/>
        <w:rPr>
          <w:color w:val="FF9933"/>
        </w:rPr>
      </w:pPr>
    </w:p>
    <w:p w:rsidR="006B62A1" w:rsidRPr="00DA0BA4" w:rsidRDefault="006B62A1" w:rsidP="005C32BA">
      <w:pPr>
        <w:jc w:val="center"/>
        <w:rPr>
          <w:color w:val="FF9933"/>
        </w:rPr>
      </w:pPr>
    </w:p>
    <w:p w:rsidR="005C32BA" w:rsidRPr="00DA0BA4" w:rsidRDefault="005C32BA" w:rsidP="005C32BA">
      <w:pPr>
        <w:jc w:val="center"/>
        <w:rPr>
          <w:rFonts w:ascii="Monotype Corsiva" w:hAnsi="Monotype Corsiva" w:cs="Times New Roman"/>
          <w:b/>
          <w:color w:val="CC3300"/>
          <w:sz w:val="44"/>
          <w:szCs w:val="44"/>
        </w:rPr>
      </w:pPr>
      <w:r w:rsidRPr="00DA0BA4">
        <w:rPr>
          <w:rFonts w:ascii="Monotype Corsiva" w:hAnsi="Monotype Corsiva" w:cs="Times New Roman"/>
          <w:b/>
          <w:color w:val="CC3300"/>
          <w:sz w:val="44"/>
          <w:szCs w:val="44"/>
        </w:rPr>
        <w:t>В сентябре и октябре:</w:t>
      </w:r>
    </w:p>
    <w:p w:rsidR="005C32BA" w:rsidRPr="00DA0BA4" w:rsidRDefault="005C32BA" w:rsidP="005C32BA">
      <w:pPr>
        <w:rPr>
          <w:rFonts w:ascii="Times New Roman" w:hAnsi="Times New Roman" w:cs="Times New Roman"/>
          <w:sz w:val="28"/>
          <w:szCs w:val="28"/>
        </w:rPr>
        <w:sectPr w:rsidR="005C32BA" w:rsidRPr="00DA0BA4" w:rsidSect="009C1883">
          <w:headerReference w:type="default" r:id="rId8"/>
          <w:footerReference w:type="default" r:id="rId9"/>
          <w:pgSz w:w="11906" w:h="16838"/>
          <w:pgMar w:top="1134" w:right="567" w:bottom="1134" w:left="567" w:header="708" w:footer="53" w:gutter="0"/>
          <w:cols w:space="708"/>
          <w:docGrid w:linePitch="360"/>
        </w:sectPr>
      </w:pPr>
    </w:p>
    <w:p w:rsidR="005C32BA" w:rsidRPr="00DA0BA4" w:rsidRDefault="005C32BA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lastRenderedPageBreak/>
        <w:t>Никишова С.П.</w:t>
      </w:r>
    </w:p>
    <w:p w:rsidR="005C32BA" w:rsidRPr="00DA0BA4" w:rsidRDefault="005C32BA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Киндратышин О.Н.</w:t>
      </w:r>
    </w:p>
    <w:p w:rsidR="005C32BA" w:rsidRPr="00DA0BA4" w:rsidRDefault="005C32BA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Гусев А.В.</w:t>
      </w:r>
    </w:p>
    <w:p w:rsidR="005C32BA" w:rsidRPr="00DA0BA4" w:rsidRDefault="005C32BA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Олина Т.А.</w:t>
      </w:r>
    </w:p>
    <w:p w:rsidR="005C32BA" w:rsidRPr="00DA0BA4" w:rsidRDefault="005C32BA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lastRenderedPageBreak/>
        <w:t>Полевцова Л.Ю.</w:t>
      </w:r>
    </w:p>
    <w:p w:rsidR="005C32BA" w:rsidRPr="00DA0BA4" w:rsidRDefault="005C32BA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Елизарова Л.Б.</w:t>
      </w:r>
    </w:p>
    <w:p w:rsidR="005C32BA" w:rsidRPr="00DA0BA4" w:rsidRDefault="005C32BA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Васильева В.Н.</w:t>
      </w:r>
    </w:p>
    <w:p w:rsidR="005C32BA" w:rsidRPr="00DA0BA4" w:rsidRDefault="005C32BA" w:rsidP="00FA7A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Моренкова Ю.Н.</w:t>
      </w:r>
    </w:p>
    <w:p w:rsidR="005C32BA" w:rsidRPr="005C32BA" w:rsidRDefault="005C32BA" w:rsidP="005C32BA">
      <w:pPr>
        <w:rPr>
          <w:rFonts w:ascii="Times New Roman" w:hAnsi="Times New Roman" w:cs="Times New Roman"/>
          <w:b/>
          <w:sz w:val="24"/>
          <w:szCs w:val="24"/>
        </w:rPr>
        <w:sectPr w:rsidR="005C32BA" w:rsidRPr="005C32BA" w:rsidSect="00DA0BA4">
          <w:type w:val="continuous"/>
          <w:pgSz w:w="11906" w:h="16838"/>
          <w:pgMar w:top="1134" w:right="567" w:bottom="1134" w:left="567" w:header="708" w:footer="53" w:gutter="0"/>
          <w:cols w:num="2" w:space="227"/>
          <w:docGrid w:linePitch="360"/>
        </w:sectPr>
      </w:pPr>
    </w:p>
    <w:p w:rsidR="005C32BA" w:rsidRDefault="005C32BA" w:rsidP="005C32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5 А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Байкова Ю.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Егорова Я.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Корешков А.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Крылов С.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Куликов И.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Петров Г.</w:t>
      </w:r>
    </w:p>
    <w:p w:rsidR="005C32BA" w:rsidRPr="00DA0BA4" w:rsidRDefault="00DA0BA4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Фил</w:t>
      </w:r>
      <w:r w:rsidR="005C32BA" w:rsidRPr="00DA0BA4">
        <w:rPr>
          <w:rFonts w:ascii="Times New Roman" w:hAnsi="Times New Roman" w:cs="Times New Roman"/>
          <w:sz w:val="28"/>
          <w:szCs w:val="28"/>
        </w:rPr>
        <w:t>и</w:t>
      </w:r>
      <w:r w:rsidRPr="00DA0BA4">
        <w:rPr>
          <w:rFonts w:ascii="Times New Roman" w:hAnsi="Times New Roman" w:cs="Times New Roman"/>
          <w:sz w:val="28"/>
          <w:szCs w:val="28"/>
        </w:rPr>
        <w:t>п</w:t>
      </w:r>
      <w:r w:rsidR="005C32BA" w:rsidRPr="00DA0BA4">
        <w:rPr>
          <w:rFonts w:ascii="Times New Roman" w:hAnsi="Times New Roman" w:cs="Times New Roman"/>
          <w:sz w:val="28"/>
          <w:szCs w:val="28"/>
        </w:rPr>
        <w:t>пович А.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Федоров М.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5 Б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Васякин И.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Ефимова Т.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Карапетян Д.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Майданчук Н.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Молчанов О.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Петров В.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Степанова Х.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6 А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Егоров Ю.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Катенко И.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Кутев В.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Рассадина А.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6 Б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Грузов Д.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Елисеев Р.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Лукишин П.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Марченко В.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7 А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Чернова А.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7 Б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Маслова В.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8 А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Вилигжанина У.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Вязникова М.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Девятериков Р.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Калинина А.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Люлина К.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8 Б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Дорошин А.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Капалыгина А.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Моисеев А.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Скорохватов И.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Трайзе Е.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Ширшова О.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9 А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Бутылина Г.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Коротченя А.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Лыков С.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Павлов М.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Тарасов С.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9Б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Анисимова Е.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Бандер Н.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9 В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Антипов Е.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Бутылин К.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Коротун В.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10 класс:</w:t>
      </w:r>
    </w:p>
    <w:p w:rsidR="005C32BA" w:rsidRPr="00DA0BA4" w:rsidRDefault="00DA0BA4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Баканова Ю.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11 класс: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Козлова М.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Матрос Е.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Сучков С.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Черняев А.</w:t>
      </w: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sz w:val="28"/>
          <w:szCs w:val="28"/>
        </w:rPr>
        <w:t>Чумакова П</w:t>
      </w:r>
    </w:p>
    <w:p w:rsidR="005C32BA" w:rsidRPr="005C32BA" w:rsidRDefault="005C32BA" w:rsidP="005C32BA">
      <w:pPr>
        <w:spacing w:after="0"/>
        <w:rPr>
          <w:rFonts w:ascii="Times New Roman" w:hAnsi="Times New Roman" w:cs="Times New Roman"/>
          <w:sz w:val="24"/>
          <w:szCs w:val="24"/>
        </w:rPr>
        <w:sectPr w:rsidR="005C32BA" w:rsidRPr="005C32BA" w:rsidSect="005C32BA">
          <w:type w:val="continuous"/>
          <w:pgSz w:w="11906" w:h="16838"/>
          <w:pgMar w:top="1134" w:right="567" w:bottom="1134" w:left="567" w:header="708" w:footer="53" w:gutter="0"/>
          <w:cols w:num="3" w:space="708"/>
          <w:docGrid w:linePitch="360"/>
        </w:sectPr>
      </w:pPr>
    </w:p>
    <w:p w:rsidR="005C32BA" w:rsidRPr="005C32BA" w:rsidRDefault="005C32BA" w:rsidP="005C32BA">
      <w:pPr>
        <w:rPr>
          <w:rFonts w:ascii="Times New Roman" w:hAnsi="Times New Roman" w:cs="Times New Roman"/>
          <w:sz w:val="24"/>
          <w:szCs w:val="24"/>
        </w:rPr>
      </w:pPr>
    </w:p>
    <w:p w:rsidR="005C32BA" w:rsidRDefault="005C32BA" w:rsidP="005C32BA">
      <w:pPr>
        <w:jc w:val="center"/>
      </w:pPr>
    </w:p>
    <w:sectPr w:rsidR="005C32BA" w:rsidSect="005C32BA">
      <w:type w:val="continuous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382" w:rsidRDefault="00527382" w:rsidP="00EF1D2C">
      <w:pPr>
        <w:spacing w:after="0" w:line="240" w:lineRule="auto"/>
      </w:pPr>
      <w:r>
        <w:separator/>
      </w:r>
    </w:p>
  </w:endnote>
  <w:endnote w:type="continuationSeparator" w:id="1">
    <w:p w:rsidR="00527382" w:rsidRDefault="00527382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4993005</wp:posOffset>
          </wp:positionH>
          <wp:positionV relativeFrom="paragraph">
            <wp:posOffset>-29845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A0BA4">
      <w:rPr>
        <w:rFonts w:ascii="Monotype Corsiva" w:hAnsi="Monotype Corsiva"/>
        <w:noProof/>
        <w:sz w:val="28"/>
        <w:szCs w:val="28"/>
      </w:rPr>
      <w:t>Редакция газеты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382" w:rsidRDefault="00527382" w:rsidP="00EF1D2C">
      <w:pPr>
        <w:spacing w:after="0" w:line="240" w:lineRule="auto"/>
      </w:pPr>
      <w:r>
        <w:separator/>
      </w:r>
    </w:p>
  </w:footnote>
  <w:footnote w:type="continuationSeparator" w:id="1">
    <w:p w:rsidR="00527382" w:rsidRDefault="00527382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343F6F" w:rsidRPr="00343F6F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BA7BD1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BA7BD1">
      <w:rPr>
        <w:rFonts w:ascii="Monotype Corsiva" w:hAnsi="Monotype Corsiva"/>
        <w:color w:val="C00000"/>
        <w:sz w:val="32"/>
        <w:szCs w:val="32"/>
      </w:rPr>
      <w:t>26</w:t>
    </w:r>
    <w:r w:rsidR="00EF1D2C" w:rsidRPr="009C1883">
      <w:rPr>
        <w:rFonts w:ascii="Monotype Corsiva" w:hAnsi="Monotype Corsiva"/>
        <w:color w:val="C00000"/>
        <w:sz w:val="32"/>
        <w:szCs w:val="32"/>
      </w:rPr>
      <w:t>.</w:t>
    </w:r>
    <w:r w:rsidR="00BA7BD1">
      <w:rPr>
        <w:rFonts w:ascii="Monotype Corsiva" w:hAnsi="Monotype Corsiva"/>
        <w:color w:val="C00000"/>
        <w:sz w:val="32"/>
        <w:szCs w:val="32"/>
      </w:rPr>
      <w:t>10</w:t>
    </w:r>
    <w:r w:rsidR="00EF1D2C" w:rsidRPr="009C1883">
      <w:rPr>
        <w:rFonts w:ascii="Monotype Corsiva" w:hAnsi="Monotype Corsiva"/>
        <w:color w:val="C00000"/>
        <w:sz w:val="32"/>
        <w:szCs w:val="32"/>
      </w:rPr>
      <w:t>.2009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7A51"/>
    <w:rsid w:val="000B15AA"/>
    <w:rsid w:val="00105BFA"/>
    <w:rsid w:val="003200BC"/>
    <w:rsid w:val="00343F6F"/>
    <w:rsid w:val="004920DC"/>
    <w:rsid w:val="00527382"/>
    <w:rsid w:val="005A2E11"/>
    <w:rsid w:val="005C32BA"/>
    <w:rsid w:val="006B62A1"/>
    <w:rsid w:val="009C1883"/>
    <w:rsid w:val="00BA7BD1"/>
    <w:rsid w:val="00DA0BA4"/>
    <w:rsid w:val="00EF1D2C"/>
    <w:rsid w:val="00FA7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5;&#1072;&#1079;&#1077;&#1090;&#1072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B05BF-EC95-4B01-AA25-98E3011A1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страницы.dotx</Template>
  <TotalTime>36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Ростик</cp:lastModifiedBy>
  <cp:revision>5</cp:revision>
  <dcterms:created xsi:type="dcterms:W3CDTF">2009-10-26T13:26:00Z</dcterms:created>
  <dcterms:modified xsi:type="dcterms:W3CDTF">2011-01-07T18:27:00Z</dcterms:modified>
</cp:coreProperties>
</file>